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F1124" w14:textId="309CA56D" w:rsidR="00CA756F" w:rsidRDefault="00CA756F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SCHARLET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048309AA" w14:textId="321661AD" w:rsidR="00CA756F" w:rsidRDefault="00CA756F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ADF60D" w14:textId="6FC52025" w:rsidR="00CA756F" w:rsidRDefault="00CA756F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F19F5" w14:textId="581B9942" w:rsidR="00CA756F" w:rsidRDefault="00CA756F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Scharlet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his wife, </w:t>
      </w:r>
      <w:proofErr w:type="spellStart"/>
      <w:r>
        <w:rPr>
          <w:rFonts w:ascii="Times New Roman" w:hAnsi="Times New Roman" w:cs="Times New Roman"/>
          <w:sz w:val="24"/>
          <w:szCs w:val="24"/>
        </w:rPr>
        <w:t>Ilote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5D35C1C" w14:textId="047BE180" w:rsidR="00CA756F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pp.234-5)</w:t>
      </w:r>
    </w:p>
    <w:p w14:paraId="1F86B156" w14:textId="0D4DEED0" w:rsidR="00E27542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F4861" w14:textId="0818682A" w:rsidR="00E27542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60CC35" w14:textId="1B340520" w:rsidR="00E27542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Jul.1431</w:t>
      </w:r>
      <w:r>
        <w:rPr>
          <w:rFonts w:ascii="Times New Roman" w:hAnsi="Times New Roman" w:cs="Times New Roman"/>
          <w:sz w:val="24"/>
          <w:szCs w:val="24"/>
        </w:rPr>
        <w:tab/>
        <w:t>His father made him a joint executor of his Will.   (ibid.)</w:t>
      </w:r>
    </w:p>
    <w:p w14:paraId="35B56CE0" w14:textId="0C1E9576" w:rsidR="00E27542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8794E" w14:textId="393269F9" w:rsidR="00E27542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18379E" w14:textId="0194A56A" w:rsidR="00E27542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3E9A9153" w14:textId="77777777" w:rsidR="00E27542" w:rsidRPr="00CA756F" w:rsidRDefault="00E27542" w:rsidP="00C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99E3D" w14:textId="77777777" w:rsidR="00CA756F" w:rsidRPr="00CA756F" w:rsidRDefault="00CA756F" w:rsidP="00F309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B348FF" w14:textId="0DE3517A" w:rsidR="00D70AAB" w:rsidRPr="00D70AAB" w:rsidRDefault="00D70AAB" w:rsidP="00D70A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EDF1DA" w14:textId="1FF0A406" w:rsidR="00F924B6" w:rsidRPr="00F924B6" w:rsidRDefault="00F924B6" w:rsidP="00F924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F924B6" w:rsidRPr="00F924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0D1CD" w14:textId="77777777" w:rsidR="00F924B6" w:rsidRDefault="00F924B6" w:rsidP="009139A6">
      <w:r>
        <w:separator/>
      </w:r>
    </w:p>
  </w:endnote>
  <w:endnote w:type="continuationSeparator" w:id="0">
    <w:p w14:paraId="04A7734A" w14:textId="77777777" w:rsidR="00F924B6" w:rsidRDefault="00F924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33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D2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54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F0E9" w14:textId="77777777" w:rsidR="00F924B6" w:rsidRDefault="00F924B6" w:rsidP="009139A6">
      <w:r>
        <w:separator/>
      </w:r>
    </w:p>
  </w:footnote>
  <w:footnote w:type="continuationSeparator" w:id="0">
    <w:p w14:paraId="1E651511" w14:textId="77777777" w:rsidR="00F924B6" w:rsidRDefault="00F924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375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6F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D11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4B6"/>
    <w:rsid w:val="000666E0"/>
    <w:rsid w:val="001E128D"/>
    <w:rsid w:val="002510B7"/>
    <w:rsid w:val="00501E15"/>
    <w:rsid w:val="005C130B"/>
    <w:rsid w:val="00826F5C"/>
    <w:rsid w:val="00901E0B"/>
    <w:rsid w:val="009139A6"/>
    <w:rsid w:val="009448BB"/>
    <w:rsid w:val="00950CE2"/>
    <w:rsid w:val="00955BF2"/>
    <w:rsid w:val="00A3176C"/>
    <w:rsid w:val="00AE65F8"/>
    <w:rsid w:val="00BA00AB"/>
    <w:rsid w:val="00BF5AFA"/>
    <w:rsid w:val="00C07FFC"/>
    <w:rsid w:val="00CA756F"/>
    <w:rsid w:val="00CB4ED9"/>
    <w:rsid w:val="00D70AAB"/>
    <w:rsid w:val="00DC37E7"/>
    <w:rsid w:val="00E27542"/>
    <w:rsid w:val="00EB3209"/>
    <w:rsid w:val="00F30926"/>
    <w:rsid w:val="00F5287F"/>
    <w:rsid w:val="00F9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48783"/>
  <w15:chartTrackingRefBased/>
  <w15:docId w15:val="{C8FA3696-FA47-4D6F-B29D-F5BF81D99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167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2022-03-02T14:07:00Z</dcterms:created>
  <dcterms:modified xsi:type="dcterms:W3CDTF">2022-03-02T17:10:00Z</dcterms:modified>
</cp:coreProperties>
</file>